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5A01A5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362E7">
        <w:rPr>
          <w:b/>
          <w:noProof/>
          <w:sz w:val="24"/>
        </w:rPr>
        <w:t>30</w:t>
      </w:r>
      <w:r w:rsidR="007678AB">
        <w:rPr>
          <w:b/>
          <w:noProof/>
          <w:sz w:val="24"/>
        </w:rPr>
        <w:t>8</w:t>
      </w:r>
      <w:r w:rsidR="00440650">
        <w:rPr>
          <w:b/>
          <w:noProof/>
          <w:sz w:val="24"/>
        </w:rPr>
        <w:t>0</w:t>
      </w:r>
      <w:r w:rsidR="00072D20">
        <w:rPr>
          <w:b/>
          <w:noProof/>
          <w:sz w:val="24"/>
        </w:rPr>
        <w:t>7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B92D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B54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fldChar w:fldCharType="end"/>
            </w:r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E2601" w:rsidR="001E41F3" w:rsidRPr="00410371" w:rsidRDefault="00B92D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5748">
              <w:rPr>
                <w:b/>
                <w:noProof/>
                <w:sz w:val="28"/>
              </w:rPr>
              <w:t>025</w:t>
            </w:r>
            <w:r>
              <w:rPr>
                <w:b/>
                <w:noProof/>
                <w:sz w:val="28"/>
              </w:rPr>
              <w:fldChar w:fldCharType="end"/>
            </w:r>
            <w:r w:rsidR="002E57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AED49" w:rsidR="001E41F3" w:rsidRPr="00410371" w:rsidRDefault="00440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B92D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6B54">
              <w:rPr>
                <w:b/>
                <w:noProof/>
                <w:sz w:val="28"/>
              </w:rPr>
              <w:t>1</w:t>
            </w:r>
            <w:r w:rsidR="00875893">
              <w:rPr>
                <w:b/>
                <w:noProof/>
                <w:sz w:val="28"/>
              </w:rPr>
              <w:t>7</w:t>
            </w:r>
            <w:r w:rsidR="00996B54">
              <w:rPr>
                <w:b/>
                <w:noProof/>
                <w:sz w:val="28"/>
              </w:rPr>
              <w:t>.</w:t>
            </w:r>
            <w:r w:rsidR="00875893">
              <w:rPr>
                <w:b/>
                <w:noProof/>
                <w:sz w:val="28"/>
              </w:rPr>
              <w:t>3</w:t>
            </w:r>
            <w:r w:rsidR="00996B54">
              <w:rPr>
                <w:b/>
                <w:noProof/>
                <w:sz w:val="28"/>
              </w:rPr>
              <w:t>.</w:t>
            </w:r>
            <w:r w:rsidR="008758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0BD47F" w:rsidR="00F25D98" w:rsidRDefault="00932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3795F" w:rsidR="001E41F3" w:rsidRDefault="006E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</w:rPr>
              <w:t>pdate the xsd files of TS 24.554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A74D8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OPPO</w:t>
            </w:r>
            <w:r w:rsidR="00BA71B9">
              <w:rPr>
                <w:rFonts w:hint="eastAsia"/>
                <w:lang w:eastAsia="zh-CN"/>
              </w:rPr>
              <w:t>,</w:t>
            </w:r>
            <w:r w:rsidR="00BA71B9">
              <w:rPr>
                <w:lang w:eastAsia="zh-CN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D4A3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E091B">
              <w:t>_ProS</w:t>
            </w:r>
            <w:r w:rsidR="00B3142F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95DDF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1145">
              <w:t>3</w:t>
            </w:r>
            <w:r>
              <w:t>-</w:t>
            </w:r>
            <w:r w:rsidR="00406E75">
              <w:t>2</w:t>
            </w:r>
            <w:r>
              <w:t>-</w:t>
            </w:r>
            <w:r w:rsidR="00C53074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4F979" w:rsidR="001E41F3" w:rsidRDefault="00BA71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AD1B3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72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344A6" w14:textId="77777777" w:rsidR="009C5881" w:rsidRDefault="001C6C99" w:rsidP="001C6C9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xsd files with TS 24.554 does not include the latest content specified in 24.554.</w:t>
            </w:r>
          </w:p>
          <w:p w14:paraId="708AA7DE" w14:textId="00A01099" w:rsidR="001C6C99" w:rsidRPr="009C5881" w:rsidRDefault="001C6C99" w:rsidP="001C6C99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to update the xsd files with the latest 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0BDD5" w14:textId="77777777" w:rsidR="004C2E10" w:rsidRDefault="001C6C99" w:rsidP="001C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xsd files with the latest content.</w:t>
            </w:r>
          </w:p>
          <w:p w14:paraId="35A83A8F" w14:textId="77777777" w:rsidR="00C53074" w:rsidRDefault="00C53074" w:rsidP="001C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1C6E12" w14:textId="31D6D4AE" w:rsidR="00C53074" w:rsidRPr="00C53074" w:rsidRDefault="00C53074" w:rsidP="001C6C99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C53074">
              <w:rPr>
                <w:rFonts w:hint="eastAsia"/>
                <w:b/>
                <w:bCs/>
                <w:noProof/>
                <w:lang w:eastAsia="zh-CN"/>
              </w:rPr>
              <w:t>B</w:t>
            </w:r>
            <w:r w:rsidRPr="00C53074">
              <w:rPr>
                <w:b/>
                <w:bCs/>
                <w:noProof/>
                <w:lang w:eastAsia="zh-CN"/>
              </w:rPr>
              <w:t>ackward compatibility analysis:</w:t>
            </w:r>
          </w:p>
          <w:p w14:paraId="19A9DBC6" w14:textId="3CB9A62E" w:rsidR="00C53074" w:rsidRDefault="00C53074" w:rsidP="001C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backward compatible since it only aligns the xsd files with the context in the TS 24.554.</w:t>
            </w:r>
          </w:p>
          <w:p w14:paraId="31C656EC" w14:textId="11DB4616" w:rsidR="00C53074" w:rsidRDefault="00C53074" w:rsidP="001C6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56ED8" w:rsidR="001E41F3" w:rsidRPr="00095731" w:rsidRDefault="001C6C99" w:rsidP="00B111A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 of the xsd files are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19F5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FC47C" w14:textId="77777777" w:rsidR="00E926F1" w:rsidRDefault="00E926F1" w:rsidP="00406E75">
      <w:pPr>
        <w:rPr>
          <w:noProof/>
        </w:rPr>
      </w:pPr>
    </w:p>
    <w:sectPr w:rsidR="00E926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8856" w14:textId="77777777" w:rsidR="00B3386F" w:rsidRDefault="00B3386F">
      <w:r>
        <w:separator/>
      </w:r>
    </w:p>
  </w:endnote>
  <w:endnote w:type="continuationSeparator" w:id="0">
    <w:p w14:paraId="48A22C2E" w14:textId="77777777" w:rsidR="00B3386F" w:rsidRDefault="00B3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89A9F" w14:textId="77777777" w:rsidR="00B3386F" w:rsidRDefault="00B3386F">
      <w:r>
        <w:separator/>
      </w:r>
    </w:p>
  </w:footnote>
  <w:footnote w:type="continuationSeparator" w:id="0">
    <w:p w14:paraId="041D280C" w14:textId="77777777" w:rsidR="00B3386F" w:rsidRDefault="00B33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11E2"/>
    <w:multiLevelType w:val="hybridMultilevel"/>
    <w:tmpl w:val="E6C23C06"/>
    <w:lvl w:ilvl="0" w:tplc="28A6E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9F4C53"/>
    <w:multiLevelType w:val="hybridMultilevel"/>
    <w:tmpl w:val="90A0E7DA"/>
    <w:lvl w:ilvl="0" w:tplc="173801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991705"/>
    <w:multiLevelType w:val="hybridMultilevel"/>
    <w:tmpl w:val="DB0AA084"/>
    <w:lvl w:ilvl="0" w:tplc="8A986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41019059">
    <w:abstractNumId w:val="2"/>
  </w:num>
  <w:num w:numId="2" w16cid:durableId="2085564375">
    <w:abstractNumId w:val="0"/>
  </w:num>
  <w:num w:numId="3" w16cid:durableId="62227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2E4A"/>
    <w:rsid w:val="000306AF"/>
    <w:rsid w:val="000366A6"/>
    <w:rsid w:val="0004432F"/>
    <w:rsid w:val="00051A4A"/>
    <w:rsid w:val="00053D6D"/>
    <w:rsid w:val="000568A3"/>
    <w:rsid w:val="00072D20"/>
    <w:rsid w:val="000844AC"/>
    <w:rsid w:val="000845CC"/>
    <w:rsid w:val="00095731"/>
    <w:rsid w:val="00096CEE"/>
    <w:rsid w:val="000A18B2"/>
    <w:rsid w:val="000A3C69"/>
    <w:rsid w:val="000A6394"/>
    <w:rsid w:val="000B1F8C"/>
    <w:rsid w:val="000B7FED"/>
    <w:rsid w:val="000C038A"/>
    <w:rsid w:val="000C4F39"/>
    <w:rsid w:val="000C6598"/>
    <w:rsid w:val="000D44B3"/>
    <w:rsid w:val="000F71E9"/>
    <w:rsid w:val="00103564"/>
    <w:rsid w:val="00132CB9"/>
    <w:rsid w:val="00140201"/>
    <w:rsid w:val="00141FF8"/>
    <w:rsid w:val="00145D43"/>
    <w:rsid w:val="00160383"/>
    <w:rsid w:val="0018225B"/>
    <w:rsid w:val="00192C46"/>
    <w:rsid w:val="001A0281"/>
    <w:rsid w:val="001A08B3"/>
    <w:rsid w:val="001A599C"/>
    <w:rsid w:val="001A71CD"/>
    <w:rsid w:val="001A7B60"/>
    <w:rsid w:val="001B52F0"/>
    <w:rsid w:val="001B5B35"/>
    <w:rsid w:val="001B7A65"/>
    <w:rsid w:val="001C6C99"/>
    <w:rsid w:val="001D215E"/>
    <w:rsid w:val="001E41F3"/>
    <w:rsid w:val="00205F73"/>
    <w:rsid w:val="00233F97"/>
    <w:rsid w:val="0026004D"/>
    <w:rsid w:val="0026203E"/>
    <w:rsid w:val="002640DD"/>
    <w:rsid w:val="00275D12"/>
    <w:rsid w:val="002812D8"/>
    <w:rsid w:val="00284FEB"/>
    <w:rsid w:val="002860C4"/>
    <w:rsid w:val="002A68E2"/>
    <w:rsid w:val="002B5741"/>
    <w:rsid w:val="002C62D3"/>
    <w:rsid w:val="002D1145"/>
    <w:rsid w:val="002D6910"/>
    <w:rsid w:val="002E472E"/>
    <w:rsid w:val="002E4F85"/>
    <w:rsid w:val="002E5748"/>
    <w:rsid w:val="002F5AA7"/>
    <w:rsid w:val="00305409"/>
    <w:rsid w:val="0031441B"/>
    <w:rsid w:val="00321DFD"/>
    <w:rsid w:val="003231C4"/>
    <w:rsid w:val="00331030"/>
    <w:rsid w:val="00335017"/>
    <w:rsid w:val="00355677"/>
    <w:rsid w:val="003609EF"/>
    <w:rsid w:val="0036231A"/>
    <w:rsid w:val="00363381"/>
    <w:rsid w:val="0037019C"/>
    <w:rsid w:val="00374DD4"/>
    <w:rsid w:val="00382C4E"/>
    <w:rsid w:val="0038742A"/>
    <w:rsid w:val="003957B2"/>
    <w:rsid w:val="00395CE6"/>
    <w:rsid w:val="003E1A36"/>
    <w:rsid w:val="003E27BE"/>
    <w:rsid w:val="003E5B76"/>
    <w:rsid w:val="003F11FC"/>
    <w:rsid w:val="003F399C"/>
    <w:rsid w:val="004047D4"/>
    <w:rsid w:val="00406E75"/>
    <w:rsid w:val="00407DAD"/>
    <w:rsid w:val="00410371"/>
    <w:rsid w:val="004242F1"/>
    <w:rsid w:val="00440650"/>
    <w:rsid w:val="00472330"/>
    <w:rsid w:val="00495DCB"/>
    <w:rsid w:val="004B0355"/>
    <w:rsid w:val="004B75B7"/>
    <w:rsid w:val="004C2E10"/>
    <w:rsid w:val="004D4605"/>
    <w:rsid w:val="004E542A"/>
    <w:rsid w:val="0050043C"/>
    <w:rsid w:val="0050232D"/>
    <w:rsid w:val="00510443"/>
    <w:rsid w:val="005141D9"/>
    <w:rsid w:val="0051580D"/>
    <w:rsid w:val="00520CA3"/>
    <w:rsid w:val="005362E7"/>
    <w:rsid w:val="00547111"/>
    <w:rsid w:val="00554822"/>
    <w:rsid w:val="00592D74"/>
    <w:rsid w:val="005A4C75"/>
    <w:rsid w:val="005B3350"/>
    <w:rsid w:val="005C411A"/>
    <w:rsid w:val="005D23B1"/>
    <w:rsid w:val="005E2C44"/>
    <w:rsid w:val="005F5B5F"/>
    <w:rsid w:val="006112F2"/>
    <w:rsid w:val="00621188"/>
    <w:rsid w:val="006257ED"/>
    <w:rsid w:val="00626C59"/>
    <w:rsid w:val="00633A7E"/>
    <w:rsid w:val="00633BA8"/>
    <w:rsid w:val="00653DE4"/>
    <w:rsid w:val="00662039"/>
    <w:rsid w:val="00662C00"/>
    <w:rsid w:val="00664AD5"/>
    <w:rsid w:val="00665950"/>
    <w:rsid w:val="00665C47"/>
    <w:rsid w:val="00672F3F"/>
    <w:rsid w:val="006925BF"/>
    <w:rsid w:val="00695808"/>
    <w:rsid w:val="006971A8"/>
    <w:rsid w:val="006B46FB"/>
    <w:rsid w:val="006E2051"/>
    <w:rsid w:val="006E21FB"/>
    <w:rsid w:val="006E3C86"/>
    <w:rsid w:val="006F0DB4"/>
    <w:rsid w:val="006F427E"/>
    <w:rsid w:val="006F7EDC"/>
    <w:rsid w:val="007002C0"/>
    <w:rsid w:val="0073559E"/>
    <w:rsid w:val="007678AB"/>
    <w:rsid w:val="00772AA4"/>
    <w:rsid w:val="00780378"/>
    <w:rsid w:val="00792342"/>
    <w:rsid w:val="007977A8"/>
    <w:rsid w:val="007B512A"/>
    <w:rsid w:val="007B5C9F"/>
    <w:rsid w:val="007B6F42"/>
    <w:rsid w:val="007C07D6"/>
    <w:rsid w:val="007C2097"/>
    <w:rsid w:val="007C3789"/>
    <w:rsid w:val="007D3369"/>
    <w:rsid w:val="007D6A07"/>
    <w:rsid w:val="007D6A43"/>
    <w:rsid w:val="007F50F1"/>
    <w:rsid w:val="007F7259"/>
    <w:rsid w:val="008040A8"/>
    <w:rsid w:val="008063B0"/>
    <w:rsid w:val="008279FA"/>
    <w:rsid w:val="0083228C"/>
    <w:rsid w:val="0084565C"/>
    <w:rsid w:val="00851D4E"/>
    <w:rsid w:val="00854AEF"/>
    <w:rsid w:val="008626E7"/>
    <w:rsid w:val="00870EE7"/>
    <w:rsid w:val="008721EF"/>
    <w:rsid w:val="00875893"/>
    <w:rsid w:val="008804BD"/>
    <w:rsid w:val="008847F1"/>
    <w:rsid w:val="008863B9"/>
    <w:rsid w:val="00894499"/>
    <w:rsid w:val="00895F5C"/>
    <w:rsid w:val="008971A4"/>
    <w:rsid w:val="00897705"/>
    <w:rsid w:val="008A45A6"/>
    <w:rsid w:val="008C46A8"/>
    <w:rsid w:val="008C530A"/>
    <w:rsid w:val="008C65BD"/>
    <w:rsid w:val="008D3CCC"/>
    <w:rsid w:val="008D6814"/>
    <w:rsid w:val="008E091B"/>
    <w:rsid w:val="008E4EA0"/>
    <w:rsid w:val="008E5C48"/>
    <w:rsid w:val="008E60A3"/>
    <w:rsid w:val="008F3789"/>
    <w:rsid w:val="008F3A40"/>
    <w:rsid w:val="008F686C"/>
    <w:rsid w:val="0090397B"/>
    <w:rsid w:val="009148DE"/>
    <w:rsid w:val="00915FD0"/>
    <w:rsid w:val="00932E2D"/>
    <w:rsid w:val="00941E30"/>
    <w:rsid w:val="00944425"/>
    <w:rsid w:val="009527C4"/>
    <w:rsid w:val="009547F2"/>
    <w:rsid w:val="0097628B"/>
    <w:rsid w:val="009777D9"/>
    <w:rsid w:val="00983F60"/>
    <w:rsid w:val="00991B88"/>
    <w:rsid w:val="00996B54"/>
    <w:rsid w:val="009A5753"/>
    <w:rsid w:val="009A579D"/>
    <w:rsid w:val="009B0AD0"/>
    <w:rsid w:val="009B2708"/>
    <w:rsid w:val="009C5881"/>
    <w:rsid w:val="009E0888"/>
    <w:rsid w:val="009E3297"/>
    <w:rsid w:val="009F734F"/>
    <w:rsid w:val="00A246B6"/>
    <w:rsid w:val="00A46409"/>
    <w:rsid w:val="00A47E70"/>
    <w:rsid w:val="00A50CF0"/>
    <w:rsid w:val="00A72C21"/>
    <w:rsid w:val="00A73817"/>
    <w:rsid w:val="00A7671C"/>
    <w:rsid w:val="00A972D1"/>
    <w:rsid w:val="00AA07C8"/>
    <w:rsid w:val="00AA2CBC"/>
    <w:rsid w:val="00AA7CF2"/>
    <w:rsid w:val="00AB0F43"/>
    <w:rsid w:val="00AB3936"/>
    <w:rsid w:val="00AC5820"/>
    <w:rsid w:val="00AD1CD8"/>
    <w:rsid w:val="00AE55CD"/>
    <w:rsid w:val="00AE5773"/>
    <w:rsid w:val="00B0152A"/>
    <w:rsid w:val="00B111A6"/>
    <w:rsid w:val="00B20A87"/>
    <w:rsid w:val="00B258BB"/>
    <w:rsid w:val="00B3142F"/>
    <w:rsid w:val="00B3386F"/>
    <w:rsid w:val="00B433C7"/>
    <w:rsid w:val="00B44845"/>
    <w:rsid w:val="00B67B97"/>
    <w:rsid w:val="00B806E4"/>
    <w:rsid w:val="00B81B77"/>
    <w:rsid w:val="00B87104"/>
    <w:rsid w:val="00B91405"/>
    <w:rsid w:val="00B92D2F"/>
    <w:rsid w:val="00B964A1"/>
    <w:rsid w:val="00B968C8"/>
    <w:rsid w:val="00BA3EC5"/>
    <w:rsid w:val="00BA51D9"/>
    <w:rsid w:val="00BA52EF"/>
    <w:rsid w:val="00BA54C8"/>
    <w:rsid w:val="00BA71B9"/>
    <w:rsid w:val="00BB5DFC"/>
    <w:rsid w:val="00BD0BD8"/>
    <w:rsid w:val="00BD279D"/>
    <w:rsid w:val="00BD62BB"/>
    <w:rsid w:val="00BD6BB8"/>
    <w:rsid w:val="00BE1F03"/>
    <w:rsid w:val="00BE43E9"/>
    <w:rsid w:val="00C33F8C"/>
    <w:rsid w:val="00C53074"/>
    <w:rsid w:val="00C55DF3"/>
    <w:rsid w:val="00C66AFE"/>
    <w:rsid w:val="00C66BA2"/>
    <w:rsid w:val="00C86D41"/>
    <w:rsid w:val="00C870F6"/>
    <w:rsid w:val="00C95985"/>
    <w:rsid w:val="00CA5767"/>
    <w:rsid w:val="00CC1E01"/>
    <w:rsid w:val="00CC4B21"/>
    <w:rsid w:val="00CC5026"/>
    <w:rsid w:val="00CC68D0"/>
    <w:rsid w:val="00D03F9A"/>
    <w:rsid w:val="00D06D51"/>
    <w:rsid w:val="00D10726"/>
    <w:rsid w:val="00D24991"/>
    <w:rsid w:val="00D40497"/>
    <w:rsid w:val="00D46F17"/>
    <w:rsid w:val="00D50255"/>
    <w:rsid w:val="00D621A9"/>
    <w:rsid w:val="00D62F73"/>
    <w:rsid w:val="00D66520"/>
    <w:rsid w:val="00D80124"/>
    <w:rsid w:val="00D84AE9"/>
    <w:rsid w:val="00DA5A08"/>
    <w:rsid w:val="00DA5AFC"/>
    <w:rsid w:val="00DE34CF"/>
    <w:rsid w:val="00DE4091"/>
    <w:rsid w:val="00DF4F0F"/>
    <w:rsid w:val="00DF61AC"/>
    <w:rsid w:val="00E00120"/>
    <w:rsid w:val="00E008C6"/>
    <w:rsid w:val="00E042F1"/>
    <w:rsid w:val="00E079F3"/>
    <w:rsid w:val="00E1339E"/>
    <w:rsid w:val="00E13F3D"/>
    <w:rsid w:val="00E240C3"/>
    <w:rsid w:val="00E34898"/>
    <w:rsid w:val="00E40182"/>
    <w:rsid w:val="00E51278"/>
    <w:rsid w:val="00E7469C"/>
    <w:rsid w:val="00E916AC"/>
    <w:rsid w:val="00E91B1C"/>
    <w:rsid w:val="00E926F1"/>
    <w:rsid w:val="00EA3282"/>
    <w:rsid w:val="00EA3F59"/>
    <w:rsid w:val="00EA4F1E"/>
    <w:rsid w:val="00EB09B7"/>
    <w:rsid w:val="00EE7D7C"/>
    <w:rsid w:val="00F029F7"/>
    <w:rsid w:val="00F05852"/>
    <w:rsid w:val="00F107EF"/>
    <w:rsid w:val="00F20D19"/>
    <w:rsid w:val="00F23328"/>
    <w:rsid w:val="00F25D98"/>
    <w:rsid w:val="00F300FB"/>
    <w:rsid w:val="00F40A94"/>
    <w:rsid w:val="00F56BED"/>
    <w:rsid w:val="00F57A83"/>
    <w:rsid w:val="00F61657"/>
    <w:rsid w:val="00F71909"/>
    <w:rsid w:val="00F83D1B"/>
    <w:rsid w:val="00F918C0"/>
    <w:rsid w:val="00F92B3B"/>
    <w:rsid w:val="00FA3286"/>
    <w:rsid w:val="00FB1D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5A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A5A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03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264</Words>
  <Characters>1786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Akansha Arora</cp:lastModifiedBy>
  <cp:revision>2</cp:revision>
  <cp:lastPrinted>1900-01-01T00:00:00Z</cp:lastPrinted>
  <dcterms:created xsi:type="dcterms:W3CDTF">2023-03-10T11:13:00Z</dcterms:created>
  <dcterms:modified xsi:type="dcterms:W3CDTF">2023-03-10T11:13:00Z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